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40B73A" w14:textId="77777777" w:rsidR="0085005A" w:rsidRPr="009500C1" w:rsidRDefault="0085005A" w:rsidP="0022122D">
      <w:pPr>
        <w:pStyle w:val="a5"/>
        <w:jc w:val="right"/>
        <w:rPr>
          <w:rFonts w:ascii="Arial Narrow" w:hAnsi="Arial Narrow"/>
          <w:sz w:val="2"/>
          <w:szCs w:val="2"/>
        </w:rPr>
      </w:pPr>
      <w:r w:rsidRPr="009500C1">
        <w:rPr>
          <w:rFonts w:ascii="Arial Narrow" w:hAnsi="Arial Narrow"/>
          <w:color w:val="FFFFFF" w:themeColor="background1"/>
          <w:sz w:val="2"/>
          <w:szCs w:val="2"/>
        </w:rPr>
        <w:t xml:space="preserve">ДОВЕРЕННОСТЬ ФОРМА </w:t>
      </w:r>
      <w:r w:rsidRPr="00CD5C19">
        <w:rPr>
          <w:rFonts w:ascii="Arial Narrow" w:hAnsi="Arial Narrow"/>
          <w:noProof/>
          <w:color w:val="FFFFFF" w:themeColor="background1"/>
          <w:sz w:val="2"/>
          <w:szCs w:val="2"/>
        </w:rPr>
        <w:t>19</w:t>
      </w:r>
      <w:r w:rsidRPr="009500C1">
        <w:rPr>
          <w:rFonts w:ascii="Arial Narrow" w:hAnsi="Arial Narrow"/>
          <w:color w:val="FFFFFF" w:themeColor="background1"/>
          <w:sz w:val="2"/>
          <w:szCs w:val="2"/>
        </w:rPr>
        <w:t xml:space="preserve"> </w:t>
      </w:r>
      <w:r w:rsidRPr="00CD5C19">
        <w:rPr>
          <w:rFonts w:ascii="Arial Narrow" w:hAnsi="Arial Narrow"/>
          <w:noProof/>
          <w:color w:val="FFFFFF" w:themeColor="background1"/>
          <w:sz w:val="2"/>
          <w:szCs w:val="2"/>
        </w:rPr>
        <w:t>НА ПРИВАТИЗАЦИЮ НЕДВИЖИМОСТИ</w:t>
      </w:r>
    </w:p>
    <w:tbl>
      <w:tblPr>
        <w:tblStyle w:val="a7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85005A" w:rsidRPr="004E0853" w14:paraId="6352CF5B" w14:textId="77777777" w:rsidTr="00AB6FA2">
        <w:tc>
          <w:tcPr>
            <w:tcW w:w="10207" w:type="dxa"/>
            <w:vAlign w:val="center"/>
          </w:tcPr>
          <w:p w14:paraId="1CC1FB59" w14:textId="77777777" w:rsidR="0085005A" w:rsidRPr="003A49C5" w:rsidRDefault="0085005A" w:rsidP="00F02BF4">
            <w:pPr>
              <w:spacing w:line="240" w:lineRule="auto"/>
              <w:ind w:firstLine="0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 w:rsidRPr="003A49C5">
              <w:rPr>
                <w:rFonts w:ascii="Arial Narrow" w:hAnsi="Arial Narrow"/>
                <w:b/>
                <w:sz w:val="26"/>
                <w:szCs w:val="26"/>
              </w:rPr>
              <w:t>ДОВЕРЕННОСТЬ*</w:t>
            </w:r>
          </w:p>
          <w:p w14:paraId="58D43F8D" w14:textId="77777777" w:rsidR="0085005A" w:rsidRPr="003A49C5" w:rsidRDefault="0085005A" w:rsidP="00F02BF4">
            <w:pPr>
              <w:spacing w:line="240" w:lineRule="auto"/>
              <w:ind w:firstLine="0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 w:rsidRPr="003A49C5">
              <w:rPr>
                <w:rFonts w:ascii="Arial Narrow" w:hAnsi="Arial Narrow"/>
                <w:b/>
                <w:sz w:val="26"/>
                <w:szCs w:val="26"/>
              </w:rPr>
              <w:t>Греческая Республика, город Афины</w:t>
            </w:r>
          </w:p>
          <w:p w14:paraId="6196E33B" w14:textId="05F9D2D8" w:rsidR="0085005A" w:rsidRPr="00FF7B95" w:rsidRDefault="0085005A" w:rsidP="001F7938">
            <w:pPr>
              <w:spacing w:before="120" w:line="240" w:lineRule="auto"/>
              <w:ind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_____________________________________________________две тысячи </w:t>
            </w:r>
            <w:r w:rsidR="006C4449">
              <w:rPr>
                <w:rFonts w:ascii="Arial Narrow" w:hAnsi="Arial Narrow"/>
                <w:sz w:val="26"/>
                <w:szCs w:val="26"/>
              </w:rPr>
              <w:t>двадцат</w:t>
            </w:r>
            <w:r w:rsidR="00265876">
              <w:rPr>
                <w:rFonts w:ascii="Arial Narrow" w:hAnsi="Arial Narrow"/>
                <w:sz w:val="26"/>
                <w:szCs w:val="26"/>
              </w:rPr>
              <w:t xml:space="preserve">ь </w:t>
            </w:r>
            <w:r w:rsidR="00EB16DF" w:rsidRPr="00EB16DF">
              <w:rPr>
                <w:rFonts w:ascii="Arial Narrow" w:hAnsi="Arial Narrow"/>
                <w:sz w:val="26"/>
                <w:szCs w:val="26"/>
              </w:rPr>
              <w:t>пятого</w:t>
            </w:r>
            <w:r w:rsidR="0075767A">
              <w:rPr>
                <w:rFonts w:ascii="Arial Narrow" w:hAnsi="Arial Narrow"/>
                <w:sz w:val="24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года</w:t>
            </w:r>
          </w:p>
          <w:p w14:paraId="7498348F" w14:textId="77777777" w:rsidR="0085005A" w:rsidRPr="00FF7B95" w:rsidRDefault="0085005A" w:rsidP="001F7938">
            <w:pPr>
              <w:spacing w:line="240" w:lineRule="auto"/>
              <w:ind w:right="3266" w:firstLine="0"/>
              <w:jc w:val="center"/>
              <w:rPr>
                <w:rFonts w:ascii="Arial Narrow" w:hAnsi="Arial Narrow"/>
                <w:b/>
                <w:smallCaps/>
                <w:sz w:val="26"/>
                <w:szCs w:val="26"/>
                <w:vertAlign w:val="superscript"/>
              </w:rPr>
            </w:pPr>
            <w:r w:rsidRPr="00FF7B95">
              <w:rPr>
                <w:rFonts w:ascii="Arial Narrow" w:hAnsi="Arial Narrow"/>
                <w:b/>
                <w:smallCaps/>
                <w:sz w:val="26"/>
                <w:szCs w:val="26"/>
                <w:vertAlign w:val="superscript"/>
              </w:rPr>
              <w:t>(</w:t>
            </w:r>
            <w:r w:rsidRPr="001F7938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Ч И С Л О   И   М Е С Я Ц  П Р О П И С Ь Ю)</w:t>
            </w:r>
          </w:p>
          <w:p w14:paraId="0E2541E5" w14:textId="77777777" w:rsidR="0085005A" w:rsidRPr="00FF7B95" w:rsidRDefault="0085005A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Я, </w:t>
            </w:r>
            <w:r>
              <w:rPr>
                <w:rFonts w:ascii="Arial Narrow" w:hAnsi="Arial Narrow"/>
                <w:sz w:val="26"/>
                <w:szCs w:val="26"/>
              </w:rPr>
              <w:t>(Ф.И.О.)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_____________</w:t>
            </w:r>
            <w:r>
              <w:rPr>
                <w:rFonts w:ascii="Arial Narrow" w:hAnsi="Arial Narrow"/>
                <w:sz w:val="26"/>
                <w:szCs w:val="26"/>
              </w:rPr>
              <w:t>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_________________________________________________________,</w:t>
            </w:r>
          </w:p>
          <w:p w14:paraId="465DB00E" w14:textId="77777777" w:rsidR="0085005A" w:rsidRPr="00FF7B95" w:rsidRDefault="0085005A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гражданство </w:t>
            </w:r>
            <w:r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____, дата рождения: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 w:rsidR="00A07774">
              <w:rPr>
                <w:rFonts w:ascii="Arial Narrow" w:hAnsi="Arial Narrow"/>
                <w:sz w:val="26"/>
                <w:szCs w:val="26"/>
              </w:rPr>
              <w:t xml:space="preserve"> ______________</w:t>
            </w:r>
            <w:r>
              <w:rPr>
                <w:rFonts w:ascii="Arial Narrow" w:hAnsi="Arial Narrow"/>
                <w:sz w:val="26"/>
                <w:szCs w:val="26"/>
              </w:rPr>
              <w:t>____________ г.,</w:t>
            </w:r>
          </w:p>
          <w:p w14:paraId="1337D5F7" w14:textId="77777777" w:rsidR="0085005A" w:rsidRPr="00FF7B95" w:rsidRDefault="0085005A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паспорт </w:t>
            </w:r>
            <w:r w:rsidRPr="00FF7B95">
              <w:rPr>
                <w:rFonts w:ascii="Arial Narrow" w:hAnsi="Arial Narrow"/>
                <w:sz w:val="16"/>
                <w:szCs w:val="16"/>
              </w:rPr>
              <w:t>(серия номер)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</w:t>
            </w:r>
            <w:r>
              <w:rPr>
                <w:rFonts w:ascii="Arial Narrow" w:hAnsi="Arial Narrow"/>
                <w:sz w:val="26"/>
                <w:szCs w:val="26"/>
              </w:rPr>
              <w:t>,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 xml:space="preserve">дата </w:t>
            </w:r>
            <w:r w:rsidRPr="00FF7B95">
              <w:rPr>
                <w:rFonts w:ascii="Arial Narrow" w:hAnsi="Arial Narrow"/>
                <w:sz w:val="26"/>
                <w:szCs w:val="26"/>
              </w:rPr>
              <w:t>выда</w:t>
            </w:r>
            <w:r>
              <w:rPr>
                <w:rFonts w:ascii="Arial Narrow" w:hAnsi="Arial Narrow"/>
                <w:sz w:val="26"/>
                <w:szCs w:val="26"/>
              </w:rPr>
              <w:t>чи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 w:rsidR="00A07774">
              <w:rPr>
                <w:rFonts w:ascii="Arial Narrow" w:hAnsi="Arial Narrow"/>
                <w:sz w:val="26"/>
                <w:szCs w:val="26"/>
              </w:rPr>
              <w:t>____________</w:t>
            </w:r>
            <w:r>
              <w:rPr>
                <w:rFonts w:ascii="Arial Narrow" w:hAnsi="Arial Narrow"/>
                <w:sz w:val="26"/>
                <w:szCs w:val="26"/>
              </w:rPr>
              <w:t>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>
              <w:rPr>
                <w:rFonts w:ascii="Arial Narrow" w:hAnsi="Arial Narrow"/>
                <w:sz w:val="26"/>
                <w:szCs w:val="26"/>
              </w:rPr>
              <w:t>г.,</w:t>
            </w:r>
          </w:p>
          <w:p w14:paraId="60182624" w14:textId="77777777" w:rsidR="0085005A" w:rsidRPr="00FF7B95" w:rsidRDefault="00A07774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выдан</w:t>
            </w:r>
            <w:r w:rsidR="0085005A" w:rsidRPr="00FF7B95">
              <w:rPr>
                <w:rFonts w:ascii="Arial Narrow" w:hAnsi="Arial Narrow"/>
                <w:sz w:val="26"/>
                <w:szCs w:val="26"/>
              </w:rPr>
              <w:t>:______________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</w:t>
            </w:r>
            <w:r w:rsidR="0085005A"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</w:t>
            </w:r>
          </w:p>
          <w:p w14:paraId="197C22E0" w14:textId="77777777" w:rsidR="0085005A" w:rsidRPr="00FF7B95" w:rsidRDefault="0085005A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4A529F26" w14:textId="77777777" w:rsidR="0085005A" w:rsidRPr="00FF7B95" w:rsidRDefault="0085005A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 ,</w:t>
            </w:r>
          </w:p>
          <w:p w14:paraId="5EB06259" w14:textId="77777777" w:rsidR="0085005A" w:rsidRPr="00FF7B95" w:rsidRDefault="0085005A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проживающий(ая) по адресу: ____________________</w:t>
            </w:r>
            <w:r w:rsidR="00A07774">
              <w:rPr>
                <w:rFonts w:ascii="Arial Narrow" w:hAnsi="Arial Narrow"/>
                <w:sz w:val="26"/>
                <w:szCs w:val="26"/>
              </w:rPr>
              <w:t>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</w:t>
            </w:r>
          </w:p>
          <w:p w14:paraId="2FB9DF9A" w14:textId="77777777" w:rsidR="0085005A" w:rsidRPr="00FF7B95" w:rsidRDefault="0085005A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___________________________________________________________________, </w:t>
            </w:r>
            <w:r w:rsidRPr="00FF7B95">
              <w:rPr>
                <w:rFonts w:ascii="Arial Narrow" w:hAnsi="Arial Narrow"/>
                <w:b/>
                <w:sz w:val="26"/>
                <w:szCs w:val="26"/>
              </w:rPr>
              <w:t>ДОВЕРЯЮ</w:t>
            </w:r>
          </w:p>
          <w:p w14:paraId="08C3E6AC" w14:textId="77777777" w:rsidR="0085005A" w:rsidRPr="00FF7B95" w:rsidRDefault="0085005A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(Ф.И.О.):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___________________________________________________________________,</w:t>
            </w:r>
          </w:p>
          <w:p w14:paraId="5E751226" w14:textId="77777777" w:rsidR="0085005A" w:rsidRPr="00FF7B95" w:rsidRDefault="0085005A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гражданство </w:t>
            </w:r>
            <w:r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____, дата рождения: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___</w:t>
            </w:r>
            <w:r w:rsidR="00A07774">
              <w:rPr>
                <w:rFonts w:ascii="Arial Narrow" w:hAnsi="Arial Narrow"/>
                <w:sz w:val="26"/>
                <w:szCs w:val="26"/>
              </w:rPr>
              <w:t>________________</w:t>
            </w:r>
            <w:r>
              <w:rPr>
                <w:rFonts w:ascii="Arial Narrow" w:hAnsi="Arial Narrow"/>
                <w:sz w:val="26"/>
                <w:szCs w:val="26"/>
              </w:rPr>
              <w:t>_______ г.,</w:t>
            </w:r>
          </w:p>
          <w:p w14:paraId="4C462873" w14:textId="77777777" w:rsidR="0085005A" w:rsidRPr="00FF7B95" w:rsidRDefault="0085005A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паспорт </w:t>
            </w:r>
            <w:r w:rsidRPr="00FF7B95">
              <w:rPr>
                <w:rFonts w:ascii="Arial Narrow" w:hAnsi="Arial Narrow"/>
                <w:sz w:val="16"/>
                <w:szCs w:val="16"/>
              </w:rPr>
              <w:t>(серия номер)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</w:t>
            </w:r>
            <w:r>
              <w:rPr>
                <w:rFonts w:ascii="Arial Narrow" w:hAnsi="Arial Narrow"/>
                <w:sz w:val="26"/>
                <w:szCs w:val="26"/>
              </w:rPr>
              <w:t>,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 xml:space="preserve">дата </w:t>
            </w:r>
            <w:r w:rsidRPr="00FF7B95">
              <w:rPr>
                <w:rFonts w:ascii="Arial Narrow" w:hAnsi="Arial Narrow"/>
                <w:sz w:val="26"/>
                <w:szCs w:val="26"/>
              </w:rPr>
              <w:t>выда</w:t>
            </w:r>
            <w:r>
              <w:rPr>
                <w:rFonts w:ascii="Arial Narrow" w:hAnsi="Arial Narrow"/>
                <w:sz w:val="26"/>
                <w:szCs w:val="26"/>
              </w:rPr>
              <w:t>чи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 w:rsidR="00A07774">
              <w:rPr>
                <w:rFonts w:ascii="Arial Narrow" w:hAnsi="Arial Narrow"/>
                <w:sz w:val="26"/>
                <w:szCs w:val="26"/>
              </w:rPr>
              <w:t>________________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>
              <w:rPr>
                <w:rFonts w:ascii="Arial Narrow" w:hAnsi="Arial Narrow"/>
                <w:sz w:val="26"/>
                <w:szCs w:val="26"/>
              </w:rPr>
              <w:t>г.,</w:t>
            </w:r>
          </w:p>
          <w:p w14:paraId="3A8AAC27" w14:textId="77777777" w:rsidR="0085005A" w:rsidRPr="00FF7B95" w:rsidRDefault="00A07774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выдан</w:t>
            </w:r>
            <w:r w:rsidR="0085005A" w:rsidRPr="00FF7B95">
              <w:rPr>
                <w:rFonts w:ascii="Arial Narrow" w:hAnsi="Arial Narrow"/>
                <w:sz w:val="26"/>
                <w:szCs w:val="26"/>
              </w:rPr>
              <w:t>:______________________________________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</w:t>
            </w:r>
            <w:r w:rsidR="0085005A" w:rsidRPr="00FF7B95">
              <w:rPr>
                <w:rFonts w:ascii="Arial Narrow" w:hAnsi="Arial Narrow"/>
                <w:sz w:val="26"/>
                <w:szCs w:val="26"/>
              </w:rPr>
              <w:t>__________________________</w:t>
            </w:r>
          </w:p>
          <w:p w14:paraId="74FB2EFA" w14:textId="77777777" w:rsidR="0085005A" w:rsidRPr="00FF7B95" w:rsidRDefault="0085005A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634632B7" w14:textId="77777777" w:rsidR="0085005A" w:rsidRPr="00FF7B95" w:rsidRDefault="0085005A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 ,</w:t>
            </w:r>
          </w:p>
          <w:p w14:paraId="1714871A" w14:textId="77777777" w:rsidR="0085005A" w:rsidRPr="00FF7B95" w:rsidRDefault="0085005A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проживающему(ей) по адресу: _______________</w:t>
            </w:r>
            <w:r w:rsidR="00A07774">
              <w:rPr>
                <w:rFonts w:ascii="Arial Narrow" w:hAnsi="Arial Narrow"/>
                <w:sz w:val="26"/>
                <w:szCs w:val="26"/>
              </w:rPr>
              <w:t>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</w:t>
            </w:r>
          </w:p>
          <w:p w14:paraId="098FA426" w14:textId="77777777" w:rsidR="0085005A" w:rsidRPr="00FF7B95" w:rsidRDefault="0085005A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_____________________________________________________________________________________ , </w:t>
            </w:r>
          </w:p>
          <w:p w14:paraId="66990604" w14:textId="77777777" w:rsidR="00CE1BDD" w:rsidRPr="00A07774" w:rsidRDefault="00CE1BDD" w:rsidP="009500C1">
            <w:pPr>
              <w:spacing w:line="240" w:lineRule="auto"/>
              <w:ind w:firstLine="0"/>
              <w:rPr>
                <w:rFonts w:ascii="Arial Narrow" w:hAnsi="Arial Narrow" w:cs="Times New Roman"/>
                <w:noProof/>
                <w:sz w:val="16"/>
                <w:szCs w:val="16"/>
              </w:rPr>
            </w:pPr>
          </w:p>
          <w:p w14:paraId="1788BAD8" w14:textId="77777777" w:rsidR="00CE1BDD" w:rsidRPr="00A07774" w:rsidRDefault="0085005A" w:rsidP="009500C1">
            <w:pPr>
              <w:spacing w:line="240" w:lineRule="auto"/>
              <w:ind w:firstLine="0"/>
              <w:rPr>
                <w:rFonts w:ascii="Arial Narrow" w:hAnsi="Arial Narrow" w:cs="Times New Roman"/>
                <w:noProof/>
                <w:sz w:val="16"/>
                <w:szCs w:val="16"/>
              </w:rPr>
            </w:pP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быть моим представителем во всех государственных, административных и иных учреждениях, организациях и предприятиях (название населенного пункта): </w:t>
            </w:r>
            <w:r w:rsidRPr="0085005A">
              <w:rPr>
                <w:rFonts w:ascii="Arial Narrow" w:hAnsi="Arial Narrow" w:cs="Times New Roman"/>
                <w:noProof/>
                <w:sz w:val="32"/>
              </w:rPr>
              <w:t>_______________________________________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85005A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</w:p>
          <w:p w14:paraId="7374BFD1" w14:textId="77777777" w:rsidR="00CE1BDD" w:rsidRPr="00A07774" w:rsidRDefault="0085005A" w:rsidP="009500C1">
            <w:pPr>
              <w:spacing w:line="240" w:lineRule="auto"/>
              <w:ind w:firstLine="0"/>
              <w:rPr>
                <w:rFonts w:ascii="Arial Narrow" w:hAnsi="Arial Narrow" w:cs="Times New Roman"/>
                <w:noProof/>
                <w:sz w:val="16"/>
                <w:szCs w:val="16"/>
              </w:rPr>
            </w:pP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по вопросу приватизации занимаемого мною жилого помещения (квартиры, комнаты, жилого дома), </w:t>
            </w:r>
            <w:r w:rsidRPr="0085005A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 , расположенного по адресу:</w:t>
            </w:r>
            <w:r w:rsidRPr="00AF6B71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85005A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85005A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,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</w:p>
          <w:p w14:paraId="60EF9C7A" w14:textId="77777777" w:rsidR="0085005A" w:rsidRPr="007135E3" w:rsidRDefault="0085005A" w:rsidP="009500C1">
            <w:pPr>
              <w:spacing w:line="240" w:lineRule="auto"/>
              <w:ind w:firstLine="0"/>
              <w:rPr>
                <w:rFonts w:ascii="Arial Narrow" w:hAnsi="Arial Narrow" w:cs="Times New Roman"/>
                <w:sz w:val="22"/>
              </w:rPr>
            </w:pPr>
            <w:r w:rsidRPr="00715539">
              <w:rPr>
                <w:rFonts w:ascii="Arial Narrow" w:hAnsi="Arial Narrow" w:cs="Times New Roman"/>
                <w:noProof/>
                <w:sz w:val="22"/>
              </w:rPr>
              <w:t>для чего предоставляю право подавать от моего имени заявления и подписывать договоры, получать необходимые справки, удостоверения и другие документы, зарегистрировать право собственности в Управлении Федеральной службы государственной регистрации, кадастра и картографии (Росреестр) с правом получения Свидетельства о государственной регистрации права, расписываться за меня и осуществлять все действия, связанные с выполнением данных поручений.</w:t>
            </w:r>
          </w:p>
        </w:tc>
      </w:tr>
    </w:tbl>
    <w:p w14:paraId="7AE9CA7E" w14:textId="77777777" w:rsidR="0085005A" w:rsidRPr="00AB6FA2" w:rsidRDefault="0085005A">
      <w:pPr>
        <w:rPr>
          <w:sz w:val="2"/>
          <w:szCs w:val="2"/>
        </w:rPr>
      </w:pPr>
    </w:p>
    <w:tbl>
      <w:tblPr>
        <w:tblStyle w:val="a7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85005A" w14:paraId="74B0216F" w14:textId="77777777" w:rsidTr="00B87612">
        <w:trPr>
          <w:cantSplit/>
          <w:trHeight w:val="426"/>
        </w:trPr>
        <w:tc>
          <w:tcPr>
            <w:tcW w:w="10207" w:type="dxa"/>
            <w:vAlign w:val="center"/>
          </w:tcPr>
          <w:p w14:paraId="760A4E50" w14:textId="77777777" w:rsidR="0085005A" w:rsidRPr="00FF7B95" w:rsidRDefault="0085005A" w:rsidP="006B785F">
            <w:pPr>
              <w:spacing w:before="120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br w:type="page"/>
            </w:r>
            <w:r w:rsidRPr="00FF7B95">
              <w:rPr>
                <w:rFonts w:ascii="Arial Narrow" w:hAnsi="Arial Narrow"/>
                <w:sz w:val="26"/>
                <w:szCs w:val="26"/>
              </w:rPr>
              <w:t>Доверенность выдана сроком на (</w:t>
            </w:r>
            <w:r w:rsidRPr="001F7938">
              <w:rPr>
                <w:rFonts w:ascii="Arial Narrow" w:hAnsi="Arial Narrow"/>
                <w:b/>
                <w:sz w:val="26"/>
                <w:szCs w:val="26"/>
              </w:rPr>
              <w:t>срок прописью</w:t>
            </w:r>
            <w:r w:rsidRPr="00FF7B95">
              <w:rPr>
                <w:rFonts w:ascii="Arial Narrow" w:hAnsi="Arial Narrow"/>
                <w:sz w:val="26"/>
                <w:szCs w:val="26"/>
              </w:rPr>
              <w:t>):</w:t>
            </w:r>
            <w:r w:rsidRPr="00FF7B95">
              <w:rPr>
                <w:rFonts w:ascii="Arial Narrow" w:hAnsi="Arial Narrow"/>
                <w:b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</w:t>
            </w:r>
            <w:r w:rsidR="00A07774">
              <w:rPr>
                <w:rFonts w:ascii="Arial Narrow" w:hAnsi="Arial Narrow"/>
                <w:sz w:val="26"/>
                <w:szCs w:val="26"/>
              </w:rPr>
              <w:t>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______.</w:t>
            </w:r>
          </w:p>
          <w:p w14:paraId="046B4DB9" w14:textId="77777777" w:rsidR="0085005A" w:rsidRPr="00FF7B95" w:rsidRDefault="0085005A" w:rsidP="006B785F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Полномочия по данной доверенности ____</w:t>
            </w:r>
            <w:r>
              <w:rPr>
                <w:rFonts w:ascii="Arial Narrow" w:hAnsi="Arial Narrow"/>
                <w:sz w:val="26"/>
                <w:szCs w:val="26"/>
              </w:rPr>
              <w:t xml:space="preserve"> могут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быть передоверены другим лицам. </w:t>
            </w:r>
          </w:p>
          <w:p w14:paraId="23917306" w14:textId="77777777" w:rsidR="0085005A" w:rsidRPr="00FF7B95" w:rsidRDefault="0085005A" w:rsidP="00F02BF4">
            <w:pPr>
              <w:spacing w:line="240" w:lineRule="auto"/>
              <w:ind w:left="2835" w:right="5102"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(</w:t>
            </w:r>
            <w:r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«</w:t>
            </w: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НЕ</w:t>
            </w:r>
            <w:r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» ИЛИ ПРОЧЕРК</w:t>
            </w: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)</w:t>
            </w:r>
          </w:p>
          <w:p w14:paraId="1DF6653A" w14:textId="77777777" w:rsidR="0085005A" w:rsidRDefault="0085005A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109636D1" w14:textId="77777777" w:rsidR="0085005A" w:rsidRDefault="0085005A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6DC1B41C" w14:textId="77777777" w:rsidR="0085005A" w:rsidRPr="00FF7B95" w:rsidRDefault="0085005A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(Ф.И.О) ________________________________________________________________ _____________</w:t>
            </w:r>
          </w:p>
          <w:p w14:paraId="3B277B40" w14:textId="77777777" w:rsidR="0085005A" w:rsidRPr="004F7E55" w:rsidRDefault="0085005A" w:rsidP="00F02BF4">
            <w:pPr>
              <w:spacing w:line="240" w:lineRule="auto"/>
              <w:ind w:left="8505"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  <w:vertAlign w:val="subscript"/>
              </w:rPr>
              <w:t>(подпись)</w:t>
            </w:r>
          </w:p>
        </w:tc>
      </w:tr>
    </w:tbl>
    <w:p w14:paraId="23FFA1B4" w14:textId="77777777" w:rsidR="0085005A" w:rsidRDefault="0085005A" w:rsidP="00F02BF4">
      <w:pPr>
        <w:spacing w:line="240" w:lineRule="auto"/>
        <w:ind w:left="8931" w:firstLine="0"/>
        <w:rPr>
          <w:rFonts w:ascii="Arial Narrow" w:hAnsi="Arial Narrow"/>
          <w:sz w:val="26"/>
          <w:szCs w:val="26"/>
          <w:vertAlign w:val="subscript"/>
        </w:rPr>
      </w:pPr>
    </w:p>
    <w:tbl>
      <w:tblPr>
        <w:tblStyle w:val="a7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85005A" w14:paraId="1856CFA2" w14:textId="77777777" w:rsidTr="00265876">
        <w:trPr>
          <w:cantSplit/>
        </w:trPr>
        <w:tc>
          <w:tcPr>
            <w:tcW w:w="10348" w:type="dxa"/>
          </w:tcPr>
          <w:p w14:paraId="4ED93ED2" w14:textId="77777777" w:rsidR="000040CC" w:rsidRDefault="000040CC" w:rsidP="000040CC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lastRenderedPageBreak/>
              <w:t>Греческая Республика, город Афины</w:t>
            </w:r>
          </w:p>
          <w:p w14:paraId="7F4BEA68" w14:textId="77777777" w:rsidR="000040CC" w:rsidRDefault="000040CC" w:rsidP="000040CC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1E6C9C1B" w14:textId="193D821A" w:rsidR="000040CC" w:rsidRDefault="000040CC" w:rsidP="000040CC">
            <w:pPr>
              <w:spacing w:line="240" w:lineRule="auto"/>
              <w:ind w:firstLine="0"/>
              <w:jc w:val="left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 две тысячи двадцать </w:t>
            </w:r>
            <w:r w:rsidR="00C32321" w:rsidRPr="00C32321">
              <w:rPr>
                <w:rFonts w:ascii="Arial Narrow" w:hAnsi="Arial Narrow"/>
                <w:sz w:val="26"/>
                <w:szCs w:val="26"/>
              </w:rPr>
              <w:t>пятого</w:t>
            </w:r>
            <w:r>
              <w:rPr>
                <w:rFonts w:ascii="Arial Narrow" w:hAnsi="Arial Narrow"/>
                <w:sz w:val="26"/>
                <w:szCs w:val="26"/>
              </w:rPr>
              <w:t xml:space="preserve"> года</w:t>
            </w:r>
          </w:p>
          <w:p w14:paraId="47AD8941" w14:textId="77777777" w:rsidR="000040CC" w:rsidRDefault="000040CC" w:rsidP="000040CC">
            <w:pPr>
              <w:spacing w:line="240" w:lineRule="auto"/>
              <w:ind w:firstLine="0"/>
              <w:rPr>
                <w:rFonts w:ascii="Arial Narrow" w:hAnsi="Arial Narrow"/>
                <w:sz w:val="16"/>
                <w:szCs w:val="16"/>
              </w:rPr>
            </w:pPr>
          </w:p>
          <w:p w14:paraId="67776D75" w14:textId="77777777" w:rsidR="000040CC" w:rsidRDefault="000040CC" w:rsidP="000040CC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Настоящая доверенность удостоверена мной, </w:t>
            </w:r>
            <w:sdt>
              <w:sdtPr>
                <w:rPr>
                  <w:rFonts w:ascii="Arial Narrow" w:hAnsi="Arial Narrow"/>
                  <w:sz w:val="26"/>
                  <w:szCs w:val="26"/>
                </w:rPr>
                <w:alias w:val="КЕМ - МНОЮ"/>
                <w:tag w:val="КЕМ-МНОБ"/>
                <w:id w:val="160980653"/>
                <w:placeholder>
                  <w:docPart w:val="21C6444E6F2F4B559BB53C8843388E88"/>
                </w:placeholder>
                <w:dropDownList>
                  <w:listItem w:displayText="__________________________________________" w:value="__________________________________________"/>
                  <w:listItem w:displayText="Рыковым Алексеем Николаевичем, старшим советником " w:value="Рыковым Алексеем Николаевичем, старшим советником "/>
                  <w:listItem w:displayText="Кацнельсоном Алексеем Олеговичем, первым секретарем " w:value="Кацнельсоном Алексеем Олеговичем, первым секретарем "/>
                  <w:listItem w:displayText="Кирдяшкиным Андреем Андреевичем, первым секретарем " w:value="Кирдяшкиным Андреем Андреевичем, первым секретарем "/>
                  <w:listItem w:displayText="Извариным Кириллом Александровичем, третьим секретарем" w:value="Извариным Кириллом Александровичем, третьим секретарем"/>
                  <w:listItem w:displayText="Камневым Иваном Михайловичем, третьим секретарем" w:value="Камневым Иваном Михайловичем, третьим секретарем"/>
                </w:dropDownList>
              </w:sdtPr>
              <w:sdtContent>
                <w:r>
                  <w:rPr>
                    <w:rFonts w:ascii="Arial Narrow" w:hAnsi="Arial Narrow"/>
                    <w:sz w:val="26"/>
                    <w:szCs w:val="26"/>
                  </w:rPr>
                  <w:t>__________________________________________</w:t>
                </w:r>
              </w:sdtContent>
            </w:sdt>
            <w:r>
              <w:rPr>
                <w:rFonts w:ascii="Arial Narrow" w:hAnsi="Arial Narrow"/>
                <w:sz w:val="26"/>
                <w:szCs w:val="26"/>
              </w:rPr>
              <w:t xml:space="preserve"> Посольства Российской Федерации в Греческой Республике. </w:t>
            </w:r>
          </w:p>
          <w:p w14:paraId="6BAF2274" w14:textId="77777777" w:rsidR="000040CC" w:rsidRDefault="000040CC" w:rsidP="000040CC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Содержание доверенности соответствует волеизъявлению заявителя.</w:t>
            </w:r>
          </w:p>
          <w:p w14:paraId="38C9AD22" w14:textId="77777777" w:rsidR="000040CC" w:rsidRDefault="000040CC" w:rsidP="000040CC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Доверенность подписана в моем присутствии.</w:t>
            </w:r>
          </w:p>
          <w:p w14:paraId="2C03C7E5" w14:textId="77777777" w:rsidR="000040CC" w:rsidRDefault="000040CC" w:rsidP="000040CC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Личность заявителя установлена, дееспособность проверена.</w:t>
            </w:r>
          </w:p>
          <w:p w14:paraId="28186E2A" w14:textId="77777777" w:rsidR="000040CC" w:rsidRDefault="000040CC" w:rsidP="000040CC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4C471028" w14:textId="77777777" w:rsidR="000040CC" w:rsidRDefault="000040CC" w:rsidP="000040CC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Зарегистрировано в реестре № _________</w:t>
            </w:r>
          </w:p>
          <w:p w14:paraId="5D43B2A2" w14:textId="77777777" w:rsidR="000040CC" w:rsidRDefault="000040CC" w:rsidP="000040CC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0928E478" w14:textId="77777777" w:rsidR="000040CC" w:rsidRDefault="000040CC" w:rsidP="000040CC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Взыскан консульский сбор (по тарифу): __________евро _______ центов.</w:t>
            </w:r>
          </w:p>
          <w:p w14:paraId="00D18D7D" w14:textId="77777777" w:rsidR="000040CC" w:rsidRDefault="000040CC" w:rsidP="000040CC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022DA93D" w14:textId="77777777" w:rsidR="000040CC" w:rsidRDefault="000040CC" w:rsidP="000040CC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Уплачены сборы в счёт возмещения фактических расходов: _______.</w:t>
            </w:r>
          </w:p>
          <w:p w14:paraId="2CC23ED0" w14:textId="77777777" w:rsidR="000040CC" w:rsidRDefault="000040CC" w:rsidP="000040CC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6836C600" w14:textId="32F072A3" w:rsidR="0085005A" w:rsidRDefault="000040CC" w:rsidP="000040CC">
            <w:pPr>
              <w:spacing w:after="160" w:line="259" w:lineRule="auto"/>
              <w:ind w:firstLine="0"/>
              <w:jc w:val="left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             МП    ____________________________ </w:t>
            </w:r>
            <w:sdt>
              <w:sdtPr>
                <w:rPr>
                  <w:rFonts w:ascii="Arial Narrow" w:hAnsi="Arial Narrow"/>
                  <w:sz w:val="26"/>
                  <w:szCs w:val="26"/>
                </w:rPr>
                <w:alias w:val="Ф.И.О."/>
                <w:tag w:val="Ф.И.О."/>
                <w:id w:val="-370689247"/>
                <w:placeholder>
                  <w:docPart w:val="4DA954B607034CD5832926DEB8533A42"/>
                </w:placeholder>
                <w:dropDownList>
                  <w:listItem w:displayText="______________________________   " w:value="______________________________   "/>
                  <w:listItem w:displayText="А.Н. РЫКОВ" w:value="А.Н. РЫКОВ"/>
                  <w:listItem w:displayText="А.О. КАЦНЕЛЬСОН " w:value="А.О. КАЦНЕЛЬСОН "/>
                  <w:listItem w:displayText="А.А. КИРДЯШКИН " w:value="А.А. КИРДЯШКИН "/>
                  <w:listItem w:displayText="К.А. ИЗВАРИН " w:value="К.А. ИЗВАРИН "/>
                  <w:listItem w:displayText="И.М. КАМНЕВ" w:value="И.М. КАМНЕВ"/>
                </w:dropDownList>
              </w:sdtPr>
              <w:sdtContent>
                <w:r>
                  <w:rPr>
                    <w:rFonts w:ascii="Arial Narrow" w:hAnsi="Arial Narrow"/>
                    <w:sz w:val="26"/>
                    <w:szCs w:val="26"/>
                  </w:rPr>
                  <w:t xml:space="preserve">______________________________   </w:t>
                </w:r>
              </w:sdtContent>
            </w:sdt>
          </w:p>
        </w:tc>
      </w:tr>
    </w:tbl>
    <w:p w14:paraId="55684754" w14:textId="77777777" w:rsidR="0085005A" w:rsidRPr="00966DB7" w:rsidRDefault="0085005A" w:rsidP="00966DB7">
      <w:pPr>
        <w:spacing w:line="240" w:lineRule="auto"/>
        <w:ind w:firstLine="0"/>
        <w:rPr>
          <w:rFonts w:ascii="Arial Narrow" w:hAnsi="Arial Narrow" w:cs="Times New Roman"/>
          <w:b/>
          <w:sz w:val="22"/>
        </w:rPr>
      </w:pPr>
    </w:p>
    <w:sectPr w:rsidR="0085005A" w:rsidRPr="00966DB7" w:rsidSect="0085005A">
      <w:headerReference w:type="first" r:id="rId8"/>
      <w:footerReference w:type="first" r:id="rId9"/>
      <w:type w:val="continuous"/>
      <w:pgSz w:w="11906" w:h="16838" w:code="9"/>
      <w:pgMar w:top="567" w:right="567" w:bottom="284" w:left="1134" w:header="284" w:footer="44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73D0AD" w14:textId="77777777" w:rsidR="003B1493" w:rsidRDefault="003B1493" w:rsidP="00B72228">
      <w:pPr>
        <w:spacing w:line="240" w:lineRule="auto"/>
      </w:pPr>
      <w:r>
        <w:separator/>
      </w:r>
    </w:p>
  </w:endnote>
  <w:endnote w:type="continuationSeparator" w:id="0">
    <w:p w14:paraId="73394E71" w14:textId="77777777" w:rsidR="003B1493" w:rsidRDefault="003B1493" w:rsidP="00B722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39583C" w14:textId="77777777" w:rsidR="00314814" w:rsidRPr="00DC0F73" w:rsidRDefault="00314814" w:rsidP="0016338C">
    <w:pPr>
      <w:pStyle w:val="a5"/>
      <w:shd w:val="clear" w:color="auto" w:fill="FFFFFF" w:themeFill="background1"/>
      <w:jc w:val="right"/>
      <w:rPr>
        <w:color w:val="000000" w:themeColor="text1"/>
        <w:sz w:val="16"/>
        <w:szCs w:val="16"/>
      </w:rPr>
    </w:pPr>
    <w:r w:rsidRPr="00DC0F73">
      <w:rPr>
        <w:rFonts w:ascii="Arial Narrow" w:hAnsi="Arial Narrow"/>
        <w:color w:val="000000" w:themeColor="text1"/>
        <w:sz w:val="16"/>
        <w:szCs w:val="16"/>
      </w:rPr>
      <w:t xml:space="preserve">ДОВЕРЕННОСТЬ </w:t>
    </w:r>
    <w:r w:rsidR="00EF11DA" w:rsidRPr="00CD5C19">
      <w:rPr>
        <w:rFonts w:ascii="Arial Narrow" w:hAnsi="Arial Narrow"/>
        <w:noProof/>
        <w:color w:val="000000" w:themeColor="text1"/>
        <w:sz w:val="16"/>
        <w:szCs w:val="16"/>
      </w:rPr>
      <w:t>НА ПРИВАТИЗАЦИЮ НЕДВИЖИМОСТИ</w:t>
    </w:r>
    <w:r w:rsidRPr="00DC0F73">
      <w:rPr>
        <w:rFonts w:ascii="Arial Narrow" w:hAnsi="Arial Narrow"/>
        <w:color w:val="000000" w:themeColor="text1"/>
        <w:sz w:val="16"/>
        <w:szCs w:val="16"/>
      </w:rPr>
      <w:t xml:space="preserve"> ФОРМА № </w:t>
    </w:r>
    <w:r w:rsidR="00EF11DA" w:rsidRPr="00CD5C19">
      <w:rPr>
        <w:rFonts w:ascii="Arial Narrow" w:hAnsi="Arial Narrow"/>
        <w:noProof/>
        <w:color w:val="000000" w:themeColor="text1"/>
        <w:sz w:val="16"/>
        <w:szCs w:val="16"/>
      </w:rPr>
      <w:t>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783C9D" w14:textId="77777777" w:rsidR="003B1493" w:rsidRDefault="003B1493" w:rsidP="00B72228">
      <w:pPr>
        <w:spacing w:line="240" w:lineRule="auto"/>
      </w:pPr>
      <w:r>
        <w:separator/>
      </w:r>
    </w:p>
  </w:footnote>
  <w:footnote w:type="continuationSeparator" w:id="0">
    <w:p w14:paraId="2360A7A4" w14:textId="77777777" w:rsidR="003B1493" w:rsidRDefault="003B1493" w:rsidP="00B7222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BCCFDE" w14:textId="77777777" w:rsidR="00314814" w:rsidRPr="00F02BF4" w:rsidRDefault="00314814" w:rsidP="00F02BF4">
    <w:pPr>
      <w:pStyle w:val="a3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3E371FC"/>
    <w:multiLevelType w:val="hybridMultilevel"/>
    <w:tmpl w:val="6734C2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48451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mirrorMargins/>
  <w:attachedTemplate r:id="rId1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1A1"/>
    <w:rsid w:val="000040CC"/>
    <w:rsid w:val="000146AF"/>
    <w:rsid w:val="0004070C"/>
    <w:rsid w:val="000701B6"/>
    <w:rsid w:val="000707CF"/>
    <w:rsid w:val="0008081A"/>
    <w:rsid w:val="00093CD1"/>
    <w:rsid w:val="000A0356"/>
    <w:rsid w:val="000A1D29"/>
    <w:rsid w:val="000B7242"/>
    <w:rsid w:val="000E34D7"/>
    <w:rsid w:val="0011586B"/>
    <w:rsid w:val="00146180"/>
    <w:rsid w:val="00150EA5"/>
    <w:rsid w:val="0016338C"/>
    <w:rsid w:val="00164B43"/>
    <w:rsid w:val="00167D3D"/>
    <w:rsid w:val="001C65E1"/>
    <w:rsid w:val="001F7938"/>
    <w:rsid w:val="0022122D"/>
    <w:rsid w:val="00255849"/>
    <w:rsid w:val="00265876"/>
    <w:rsid w:val="00307AB7"/>
    <w:rsid w:val="00314814"/>
    <w:rsid w:val="00316D6E"/>
    <w:rsid w:val="0032458A"/>
    <w:rsid w:val="00334763"/>
    <w:rsid w:val="003403C2"/>
    <w:rsid w:val="00341897"/>
    <w:rsid w:val="0038430B"/>
    <w:rsid w:val="003A49C5"/>
    <w:rsid w:val="003A7F24"/>
    <w:rsid w:val="003B1493"/>
    <w:rsid w:val="003C2445"/>
    <w:rsid w:val="00430B69"/>
    <w:rsid w:val="00461D32"/>
    <w:rsid w:val="00467143"/>
    <w:rsid w:val="00487708"/>
    <w:rsid w:val="0049340B"/>
    <w:rsid w:val="004A5B28"/>
    <w:rsid w:val="004D3061"/>
    <w:rsid w:val="004E0853"/>
    <w:rsid w:val="004F0910"/>
    <w:rsid w:val="00535B34"/>
    <w:rsid w:val="00574833"/>
    <w:rsid w:val="005840EA"/>
    <w:rsid w:val="005E103A"/>
    <w:rsid w:val="0063674D"/>
    <w:rsid w:val="0064066B"/>
    <w:rsid w:val="006450A9"/>
    <w:rsid w:val="00666C3E"/>
    <w:rsid w:val="00672C59"/>
    <w:rsid w:val="006A6AEF"/>
    <w:rsid w:val="006B785F"/>
    <w:rsid w:val="006C4449"/>
    <w:rsid w:val="006F021D"/>
    <w:rsid w:val="006F159F"/>
    <w:rsid w:val="0070029B"/>
    <w:rsid w:val="007053E8"/>
    <w:rsid w:val="00712185"/>
    <w:rsid w:val="007135E3"/>
    <w:rsid w:val="00724011"/>
    <w:rsid w:val="00733A99"/>
    <w:rsid w:val="0075767A"/>
    <w:rsid w:val="007958C7"/>
    <w:rsid w:val="007A5098"/>
    <w:rsid w:val="007C6DE4"/>
    <w:rsid w:val="007E1671"/>
    <w:rsid w:val="007E1C84"/>
    <w:rsid w:val="007E47D6"/>
    <w:rsid w:val="0081645E"/>
    <w:rsid w:val="0085005A"/>
    <w:rsid w:val="008A5A3A"/>
    <w:rsid w:val="00904B32"/>
    <w:rsid w:val="00921C1D"/>
    <w:rsid w:val="009451A1"/>
    <w:rsid w:val="009500C1"/>
    <w:rsid w:val="00966DB7"/>
    <w:rsid w:val="00970F3E"/>
    <w:rsid w:val="00994107"/>
    <w:rsid w:val="009D02DC"/>
    <w:rsid w:val="00A0332E"/>
    <w:rsid w:val="00A06B57"/>
    <w:rsid w:val="00A07774"/>
    <w:rsid w:val="00A85205"/>
    <w:rsid w:val="00A866A0"/>
    <w:rsid w:val="00A87B1D"/>
    <w:rsid w:val="00AB0C7E"/>
    <w:rsid w:val="00AB3077"/>
    <w:rsid w:val="00AB6FA2"/>
    <w:rsid w:val="00AC446B"/>
    <w:rsid w:val="00AF471F"/>
    <w:rsid w:val="00B22F7E"/>
    <w:rsid w:val="00B25606"/>
    <w:rsid w:val="00B40398"/>
    <w:rsid w:val="00B50C8A"/>
    <w:rsid w:val="00B60422"/>
    <w:rsid w:val="00B72228"/>
    <w:rsid w:val="00B87612"/>
    <w:rsid w:val="00BC746B"/>
    <w:rsid w:val="00BF02CF"/>
    <w:rsid w:val="00C27944"/>
    <w:rsid w:val="00C32321"/>
    <w:rsid w:val="00C53286"/>
    <w:rsid w:val="00C608EA"/>
    <w:rsid w:val="00C956D9"/>
    <w:rsid w:val="00CC10C4"/>
    <w:rsid w:val="00CC1F26"/>
    <w:rsid w:val="00CE1BDD"/>
    <w:rsid w:val="00CE4117"/>
    <w:rsid w:val="00D07F43"/>
    <w:rsid w:val="00D27EE8"/>
    <w:rsid w:val="00D75AD9"/>
    <w:rsid w:val="00D93751"/>
    <w:rsid w:val="00D96B82"/>
    <w:rsid w:val="00DA1FE3"/>
    <w:rsid w:val="00DC0EFD"/>
    <w:rsid w:val="00DC0F73"/>
    <w:rsid w:val="00DD6878"/>
    <w:rsid w:val="00E26B76"/>
    <w:rsid w:val="00E46C04"/>
    <w:rsid w:val="00E812F6"/>
    <w:rsid w:val="00E87B65"/>
    <w:rsid w:val="00EB16DF"/>
    <w:rsid w:val="00EF11DA"/>
    <w:rsid w:val="00F02BF4"/>
    <w:rsid w:val="00F67780"/>
    <w:rsid w:val="00F85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D8BCCE"/>
  <w15:docId w15:val="{7FF262FB-8A9C-498A-AAFE-99361DDA5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2228"/>
    <w:pPr>
      <w:widowControl w:val="0"/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2228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222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B722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2228"/>
    <w:rPr>
      <w:rFonts w:ascii="Times New Roman" w:hAnsi="Times New Roman"/>
      <w:sz w:val="28"/>
    </w:rPr>
  </w:style>
  <w:style w:type="table" w:styleId="a7">
    <w:name w:val="Table Grid"/>
    <w:basedOn w:val="a1"/>
    <w:uiPriority w:val="39"/>
    <w:rsid w:val="007002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4066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4066B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F471F"/>
    <w:pPr>
      <w:ind w:left="720"/>
      <w:contextualSpacing/>
    </w:pPr>
  </w:style>
  <w:style w:type="paragraph" w:styleId="ab">
    <w:name w:val="endnote text"/>
    <w:basedOn w:val="a"/>
    <w:link w:val="ac"/>
    <w:rsid w:val="00F02BF4"/>
    <w:pPr>
      <w:widowControl/>
      <w:spacing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F02B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rsid w:val="00F02B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635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Desktop\&#1044;&#1054;&#1042;&#1045;&#1056;&#1045;&#1053;&#1053;&#1054;&#1057;&#1058;&#1048;%202022%20&#1064;&#1040;&#1041;&#1051;&#1054;&#1053;&#1067;\&#1044;&#1054;&#1042;&#1045;&#1056;&#1045;&#1053;&#1053;&#1054;&#1057;&#1058;&#1068;%20&#1060;&#1054;&#1056;&#1052;&#1040;%2019%20&#1053;&#1040;%20&#1055;&#1056;&#1048;&#1042;&#1040;&#1058;&#1048;&#1047;&#1040;&#1062;&#1048;&#1070;%20&#1053;&#1045;&#1044;&#1042;&#1048;&#1046;&#1048;&#1052;&#1054;&#1057;&#1058;&#1048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21C6444E6F2F4B559BB53C8843388E8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49A71F3-9C7B-4905-B1FA-9F9E880C662E}"/>
      </w:docPartPr>
      <w:docPartBody>
        <w:p w:rsidR="004040D4" w:rsidRDefault="004040D4" w:rsidP="004040D4">
          <w:pPr>
            <w:pStyle w:val="21C6444E6F2F4B559BB53C8843388E88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4DA954B607034CD5832926DEB8533A4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1DF05F3-7EDC-455A-8B20-636DB66BC0CB}"/>
      </w:docPartPr>
      <w:docPartBody>
        <w:p w:rsidR="004040D4" w:rsidRDefault="004040D4" w:rsidP="004040D4">
          <w:pPr>
            <w:pStyle w:val="4DA954B607034CD5832926DEB8533A42"/>
          </w:pPr>
          <w:r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8B5"/>
    <w:rsid w:val="0008081A"/>
    <w:rsid w:val="001C719C"/>
    <w:rsid w:val="00267AD4"/>
    <w:rsid w:val="004040D4"/>
    <w:rsid w:val="00433C99"/>
    <w:rsid w:val="0056742C"/>
    <w:rsid w:val="005A4277"/>
    <w:rsid w:val="006E3C68"/>
    <w:rsid w:val="007348B5"/>
    <w:rsid w:val="007A5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040D4"/>
  </w:style>
  <w:style w:type="paragraph" w:customStyle="1" w:styleId="21C6444E6F2F4B559BB53C8843388E88">
    <w:name w:val="21C6444E6F2F4B559BB53C8843388E88"/>
    <w:rsid w:val="004040D4"/>
    <w:rPr>
      <w:kern w:val="2"/>
      <w14:ligatures w14:val="standardContextual"/>
    </w:rPr>
  </w:style>
  <w:style w:type="paragraph" w:customStyle="1" w:styleId="4DA954B607034CD5832926DEB8533A42">
    <w:name w:val="4DA954B607034CD5832926DEB8533A42"/>
    <w:rsid w:val="004040D4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43C0E6-70EA-4132-A821-652731DC4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ДОВЕРЕННОСТЬ ФОРМА 19 НА ПРИВАТИЗАЦИЮ НЕДВИЖИМОСТИ</Template>
  <TotalTime>10</TotalTime>
  <Pages>2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NOTARIAT</dc:creator>
  <cp:keywords/>
  <dc:description/>
  <cp:lastModifiedBy>NOTARIAT</cp:lastModifiedBy>
  <cp:revision>7</cp:revision>
  <cp:lastPrinted>2019-01-03T13:09:00Z</cp:lastPrinted>
  <dcterms:created xsi:type="dcterms:W3CDTF">2021-12-20T09:58:00Z</dcterms:created>
  <dcterms:modified xsi:type="dcterms:W3CDTF">2024-08-09T07:27:00Z</dcterms:modified>
</cp:coreProperties>
</file>